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629BDDA" w14:textId="77777777" w:rsidTr="00987DB5">
        <w:tc>
          <w:tcPr>
            <w:tcW w:w="9498" w:type="dxa"/>
          </w:tcPr>
          <w:p w14:paraId="5629BDD5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629BDF0" wp14:editId="5629BDF1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29BDD6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5629BDD7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5629BDD8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5629BDD9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629BDDB" w14:textId="12E880CF" w:rsidR="0033636C" w:rsidRPr="009026D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026D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026D5" w:rsidRPr="009026D5">
            <w:rPr>
              <w:rFonts w:ascii="Times New Roman" w:hAnsi="Times New Roman"/>
              <w:sz w:val="28"/>
              <w:szCs w:val="28"/>
            </w:rPr>
            <w:t>04 марта 2026 года</w:t>
          </w:r>
        </w:sdtContent>
      </w:sdt>
      <w:r w:rsidRPr="009026D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9026D5" w:rsidRPr="009026D5">
            <w:rPr>
              <w:rFonts w:ascii="Times New Roman" w:hAnsi="Times New Roman"/>
              <w:sz w:val="28"/>
              <w:szCs w:val="28"/>
            </w:rPr>
            <w:t>116</w:t>
          </w:r>
        </w:sdtContent>
      </w:sdt>
    </w:p>
    <w:p w14:paraId="5629BDDC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C709A6A" w14:textId="77777777" w:rsidR="00CE12E4" w:rsidRDefault="00111E80" w:rsidP="00CE1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Порядка формирования списка молодых семей</w:t>
      </w:r>
      <w:r w:rsidR="00CE12E4" w:rsidRPr="00CE12E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участников</w:t>
      </w:r>
      <w:r w:rsidR="002B5CAC" w:rsidRPr="00EC7D3B">
        <w:rPr>
          <w:rFonts w:ascii="Times New Roman" w:hAnsi="Times New Roman"/>
          <w:b/>
          <w:sz w:val="28"/>
          <w:szCs w:val="28"/>
        </w:rPr>
        <w:t xml:space="preserve"> мероп</w:t>
      </w:r>
      <w:r w:rsidR="00CE12E4">
        <w:rPr>
          <w:rFonts w:ascii="Times New Roman" w:hAnsi="Times New Roman"/>
          <w:b/>
          <w:sz w:val="28"/>
          <w:szCs w:val="28"/>
        </w:rPr>
        <w:t>риятий муниципальной программы</w:t>
      </w:r>
    </w:p>
    <w:p w14:paraId="3A5C84D9" w14:textId="77777777" w:rsidR="00CE12E4" w:rsidRDefault="00EC7D3B" w:rsidP="00CE1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B5CAC" w:rsidRPr="00EC7D3B">
        <w:rPr>
          <w:rFonts w:ascii="Times New Roman" w:hAnsi="Times New Roman"/>
          <w:b/>
          <w:sz w:val="28"/>
          <w:szCs w:val="28"/>
        </w:rPr>
        <w:t>Обеспечение насел</w:t>
      </w:r>
      <w:r w:rsidR="00CE12E4">
        <w:rPr>
          <w:rFonts w:ascii="Times New Roman" w:hAnsi="Times New Roman"/>
          <w:b/>
          <w:sz w:val="28"/>
          <w:szCs w:val="28"/>
        </w:rPr>
        <w:t>ения муниципального образования</w:t>
      </w:r>
    </w:p>
    <w:p w14:paraId="186D0EC9" w14:textId="77777777" w:rsidR="00CE12E4" w:rsidRDefault="002B5CAC" w:rsidP="00CE1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D3B">
        <w:rPr>
          <w:rFonts w:ascii="Times New Roman" w:hAnsi="Times New Roman"/>
          <w:b/>
          <w:sz w:val="28"/>
          <w:szCs w:val="28"/>
        </w:rPr>
        <w:t>Ногликский муниципальный округ Сахалинс</w:t>
      </w:r>
      <w:r w:rsidR="00CE12E4">
        <w:rPr>
          <w:rFonts w:ascii="Times New Roman" w:hAnsi="Times New Roman"/>
          <w:b/>
          <w:sz w:val="28"/>
          <w:szCs w:val="28"/>
        </w:rPr>
        <w:t>кой области</w:t>
      </w:r>
    </w:p>
    <w:p w14:paraId="5629BDDD" w14:textId="081627D7" w:rsidR="0033636C" w:rsidRPr="00EC7D3B" w:rsidRDefault="00EC7D3B" w:rsidP="00CE1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качественным жильем»</w:t>
      </w:r>
      <w:r w:rsidR="005407DB">
        <w:rPr>
          <w:rFonts w:ascii="Times New Roman" w:hAnsi="Times New Roman"/>
          <w:b/>
          <w:sz w:val="28"/>
          <w:szCs w:val="28"/>
        </w:rPr>
        <w:t xml:space="preserve">, утвержденной постановлением администрации муниципального образования Ногликский муниципальный округ Сахалинской области от 04.08.2025 </w:t>
      </w:r>
      <w:bookmarkStart w:id="0" w:name="_GoBack"/>
      <w:bookmarkEnd w:id="0"/>
      <w:r w:rsidR="005407DB">
        <w:rPr>
          <w:rFonts w:ascii="Times New Roman" w:hAnsi="Times New Roman"/>
          <w:b/>
          <w:sz w:val="28"/>
          <w:szCs w:val="28"/>
        </w:rPr>
        <w:t>№ 510</w:t>
      </w:r>
      <w:r w:rsidR="00361308">
        <w:rPr>
          <w:rFonts w:ascii="Times New Roman" w:hAnsi="Times New Roman"/>
          <w:b/>
          <w:sz w:val="28"/>
          <w:szCs w:val="28"/>
        </w:rPr>
        <w:t xml:space="preserve"> «</w:t>
      </w:r>
      <w:r w:rsidR="00361308" w:rsidRPr="00361308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  <w:r w:rsidR="00361308">
        <w:rPr>
          <w:rFonts w:ascii="Times New Roman" w:hAnsi="Times New Roman"/>
          <w:b/>
          <w:sz w:val="28"/>
          <w:szCs w:val="28"/>
        </w:rPr>
        <w:t xml:space="preserve"> </w:t>
      </w:r>
      <w:r w:rsidR="00361308" w:rsidRPr="00361308">
        <w:rPr>
          <w:rFonts w:ascii="Times New Roman" w:hAnsi="Times New Roman"/>
          <w:b/>
          <w:sz w:val="28"/>
          <w:szCs w:val="28"/>
        </w:rPr>
        <w:t>«Обеспечение населения муниципального образования</w:t>
      </w:r>
      <w:r w:rsidR="00361308">
        <w:rPr>
          <w:rFonts w:ascii="Times New Roman" w:hAnsi="Times New Roman"/>
          <w:b/>
          <w:sz w:val="28"/>
          <w:szCs w:val="28"/>
        </w:rPr>
        <w:t xml:space="preserve"> </w:t>
      </w:r>
      <w:r w:rsidR="00361308" w:rsidRPr="00361308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  <w:r w:rsidR="00361308">
        <w:rPr>
          <w:rFonts w:ascii="Times New Roman" w:hAnsi="Times New Roman"/>
          <w:b/>
          <w:sz w:val="28"/>
          <w:szCs w:val="28"/>
        </w:rPr>
        <w:t xml:space="preserve"> </w:t>
      </w:r>
      <w:r w:rsidR="00361308" w:rsidRPr="00361308">
        <w:rPr>
          <w:rFonts w:ascii="Times New Roman" w:hAnsi="Times New Roman"/>
          <w:b/>
          <w:sz w:val="28"/>
          <w:szCs w:val="28"/>
        </w:rPr>
        <w:t>качественным жильем»</w:t>
      </w:r>
    </w:p>
    <w:p w14:paraId="5629BDE0" w14:textId="77777777" w:rsidR="00E609BC" w:rsidRPr="00D12794" w:rsidRDefault="00E609BC" w:rsidP="00CE1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671800" w14:textId="273AEB5B" w:rsidR="009E27E7" w:rsidRPr="008231F9" w:rsidRDefault="009E27E7" w:rsidP="00CE12E4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5407DB">
        <w:rPr>
          <w:b w:val="0"/>
          <w:sz w:val="28"/>
          <w:szCs w:val="28"/>
        </w:rPr>
        <w:t xml:space="preserve">В соответствии со статьей 16 Федерального закона от 06.10.2003 </w:t>
      </w:r>
      <w:r w:rsidR="00CE12E4">
        <w:rPr>
          <w:b w:val="0"/>
          <w:sz w:val="28"/>
          <w:szCs w:val="28"/>
        </w:rPr>
        <w:br/>
      </w:r>
      <w:r w:rsidR="00B23DF7">
        <w:rPr>
          <w:b w:val="0"/>
          <w:sz w:val="28"/>
          <w:szCs w:val="28"/>
        </w:rPr>
        <w:t>№</w:t>
      </w:r>
      <w:r w:rsidRPr="005407DB">
        <w:rPr>
          <w:b w:val="0"/>
          <w:sz w:val="28"/>
          <w:szCs w:val="28"/>
        </w:rPr>
        <w:t xml:space="preserve"> 131-ФЗ «Об общих принципах организации местного самоупра</w:t>
      </w:r>
      <w:r w:rsidR="009F0052">
        <w:rPr>
          <w:b w:val="0"/>
          <w:sz w:val="28"/>
          <w:szCs w:val="28"/>
        </w:rPr>
        <w:t xml:space="preserve">вления </w:t>
      </w:r>
      <w:r w:rsidR="00CE12E4">
        <w:rPr>
          <w:b w:val="0"/>
          <w:sz w:val="28"/>
          <w:szCs w:val="28"/>
        </w:rPr>
        <w:br/>
      </w:r>
      <w:r w:rsidR="009F0052">
        <w:rPr>
          <w:b w:val="0"/>
          <w:sz w:val="28"/>
          <w:szCs w:val="28"/>
        </w:rPr>
        <w:t xml:space="preserve">в Российской Федерации», </w:t>
      </w:r>
      <w:r w:rsidRPr="005407DB">
        <w:rPr>
          <w:b w:val="0"/>
          <w:sz w:val="28"/>
          <w:szCs w:val="28"/>
        </w:rPr>
        <w:t xml:space="preserve">постановлением Правительства Сахалинской области от 02.10.2023 </w:t>
      </w:r>
      <w:r>
        <w:rPr>
          <w:b w:val="0"/>
          <w:sz w:val="28"/>
          <w:szCs w:val="28"/>
        </w:rPr>
        <w:t>№</w:t>
      </w:r>
      <w:r w:rsidRPr="005407DB">
        <w:rPr>
          <w:b w:val="0"/>
          <w:sz w:val="28"/>
          <w:szCs w:val="28"/>
        </w:rPr>
        <w:t xml:space="preserve"> 504 «Об утверждении государственной программы Сахалинской области «Реализация молодежной политики в Сахалинской области», в целях реализации мероприятий государственной </w:t>
      </w:r>
      <w:r w:rsidRPr="00387778">
        <w:rPr>
          <w:b w:val="0"/>
          <w:sz w:val="28"/>
          <w:szCs w:val="28"/>
        </w:rPr>
        <w:t xml:space="preserve">программы Сахалинской области, а также мероприятий муниципальной программы «Обеспечение населения муниципального образования </w:t>
      </w:r>
      <w:r>
        <w:rPr>
          <w:b w:val="0"/>
          <w:sz w:val="28"/>
          <w:szCs w:val="28"/>
        </w:rPr>
        <w:t xml:space="preserve">Ногликский муниципальный округ Сахалинской области качественным жильем» </w:t>
      </w:r>
      <w:r w:rsidR="00CE12E4">
        <w:rPr>
          <w:b w:val="0"/>
          <w:sz w:val="28"/>
          <w:szCs w:val="28"/>
        </w:rPr>
        <w:br/>
      </w:r>
      <w:r>
        <w:rPr>
          <w:b w:val="0"/>
          <w:sz w:val="28"/>
          <w:szCs w:val="28"/>
        </w:rPr>
        <w:t xml:space="preserve">от 04.08.2025 № 510, </w:t>
      </w:r>
      <w:r w:rsidRPr="00387778">
        <w:rPr>
          <w:b w:val="0"/>
          <w:color w:val="000000"/>
          <w:sz w:val="28"/>
          <w:szCs w:val="28"/>
        </w:rPr>
        <w:t>руководствуясь</w:t>
      </w:r>
      <w:r w:rsidRPr="00113B4E">
        <w:rPr>
          <w:b w:val="0"/>
          <w:color w:val="000000"/>
          <w:sz w:val="28"/>
          <w:szCs w:val="28"/>
        </w:rPr>
        <w:t xml:space="preserve"> ст</w:t>
      </w:r>
      <w:r w:rsidR="00A10A67">
        <w:rPr>
          <w:b w:val="0"/>
          <w:color w:val="000000"/>
          <w:sz w:val="28"/>
          <w:szCs w:val="28"/>
        </w:rPr>
        <w:t xml:space="preserve">атьями </w:t>
      </w:r>
      <w:r w:rsidRPr="00113B4E">
        <w:rPr>
          <w:b w:val="0"/>
          <w:color w:val="000000"/>
          <w:sz w:val="28"/>
          <w:szCs w:val="28"/>
        </w:rPr>
        <w:t>36</w:t>
      </w:r>
      <w:r>
        <w:rPr>
          <w:b w:val="0"/>
          <w:color w:val="000000"/>
          <w:sz w:val="28"/>
          <w:szCs w:val="28"/>
        </w:rPr>
        <w:t>, 45</w:t>
      </w:r>
      <w:r w:rsidRPr="00113B4E">
        <w:rPr>
          <w:b w:val="0"/>
          <w:color w:val="000000"/>
          <w:sz w:val="28"/>
          <w:szCs w:val="28"/>
        </w:rPr>
        <w:t xml:space="preserve"> Устава муниципального образования Ногликский муниципальный округ Сахалинской области, адми</w:t>
      </w:r>
      <w:r>
        <w:rPr>
          <w:b w:val="0"/>
          <w:color w:val="000000"/>
          <w:sz w:val="28"/>
          <w:szCs w:val="28"/>
        </w:rPr>
        <w:t>нистрация муниципального образования</w:t>
      </w:r>
      <w:r w:rsidRPr="00113B4E">
        <w:rPr>
          <w:b w:val="0"/>
          <w:color w:val="000000"/>
          <w:sz w:val="28"/>
          <w:szCs w:val="28"/>
        </w:rPr>
        <w:t xml:space="preserve"> Ногликский муниципальный округ Сахалинской области </w:t>
      </w:r>
      <w:r w:rsidRPr="00FB5A53">
        <w:rPr>
          <w:color w:val="000000"/>
          <w:sz w:val="28"/>
          <w:szCs w:val="28"/>
        </w:rPr>
        <w:t>ПОСТАНОВЛЯЕТ:</w:t>
      </w:r>
    </w:p>
    <w:p w14:paraId="3E10B761" w14:textId="6958FFD0" w:rsidR="009E27E7" w:rsidRPr="000923DF" w:rsidRDefault="009E27E7" w:rsidP="00CE12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13B4E">
        <w:rPr>
          <w:rFonts w:ascii="Times New Roman" w:hAnsi="Times New Roman"/>
          <w:sz w:val="28"/>
          <w:szCs w:val="28"/>
        </w:rPr>
        <w:t>Утвер</w:t>
      </w:r>
      <w:r>
        <w:rPr>
          <w:rFonts w:ascii="Times New Roman" w:hAnsi="Times New Roman"/>
          <w:sz w:val="28"/>
          <w:szCs w:val="28"/>
        </w:rPr>
        <w:t>дить Порядок</w:t>
      </w:r>
      <w:r w:rsidRPr="003877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формирования списка молодых семей</w:t>
      </w:r>
      <w:r w:rsidR="00CE12E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участников</w:t>
      </w:r>
      <w:r w:rsidRPr="00387778">
        <w:rPr>
          <w:rFonts w:ascii="Times New Roman" w:hAnsi="Times New Roman"/>
          <w:sz w:val="28"/>
          <w:szCs w:val="28"/>
        </w:rPr>
        <w:t xml:space="preserve"> мероприятий муниципальной программы «Обеспечение насел</w:t>
      </w:r>
      <w:r>
        <w:rPr>
          <w:rFonts w:ascii="Times New Roman" w:hAnsi="Times New Roman"/>
          <w:sz w:val="28"/>
          <w:szCs w:val="28"/>
        </w:rPr>
        <w:t>ения муниципального образования Ногликский муниципальный округ Сахалинской области</w:t>
      </w:r>
      <w:r w:rsidRPr="00387778">
        <w:rPr>
          <w:rFonts w:ascii="Times New Roman" w:hAnsi="Times New Roman"/>
          <w:sz w:val="28"/>
          <w:szCs w:val="28"/>
        </w:rPr>
        <w:t xml:space="preserve"> качественным жильем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0923DF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муниципального образования Ногликский муниципальный </w:t>
      </w:r>
      <w:r w:rsidRPr="000923DF">
        <w:rPr>
          <w:rFonts w:ascii="Times New Roman" w:hAnsi="Times New Roman"/>
          <w:sz w:val="28"/>
          <w:szCs w:val="28"/>
        </w:rPr>
        <w:lastRenderedPageBreak/>
        <w:t>округ Сахалинской области от 04.08.2025 № 510 «Об утверждении муниципальной программы «Обеспечение населения муниципального образования Ногликский муниципальный округ Сахалинской области каче</w:t>
      </w:r>
      <w:r w:rsidR="00CE12E4">
        <w:rPr>
          <w:rFonts w:ascii="Times New Roman" w:hAnsi="Times New Roman"/>
          <w:sz w:val="28"/>
          <w:szCs w:val="28"/>
        </w:rPr>
        <w:t>ственным жильем» (прилагается).</w:t>
      </w:r>
    </w:p>
    <w:p w14:paraId="2257D5FD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B4D">
        <w:rPr>
          <w:rFonts w:ascii="Times New Roman" w:hAnsi="Times New Roman"/>
          <w:sz w:val="28"/>
          <w:szCs w:val="28"/>
        </w:rPr>
        <w:t>2. Призна</w:t>
      </w:r>
      <w:r>
        <w:rPr>
          <w:rFonts w:ascii="Times New Roman" w:hAnsi="Times New Roman"/>
          <w:sz w:val="28"/>
          <w:szCs w:val="28"/>
        </w:rPr>
        <w:t>ть утратившими силу постановления</w:t>
      </w:r>
      <w:r w:rsidRPr="00060B4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</w:t>
      </w:r>
      <w:r>
        <w:rPr>
          <w:rFonts w:ascii="Times New Roman" w:hAnsi="Times New Roman"/>
          <w:sz w:val="28"/>
          <w:szCs w:val="28"/>
        </w:rPr>
        <w:t>ия «Городской округ Ногликский»:</w:t>
      </w:r>
    </w:p>
    <w:p w14:paraId="1EB904E8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60B4D">
        <w:rPr>
          <w:rFonts w:ascii="Times New Roman" w:hAnsi="Times New Roman"/>
          <w:sz w:val="28"/>
          <w:szCs w:val="28"/>
        </w:rPr>
        <w:t>от 10.11.2015 № 772 «Об утверждении Порядка оказания государственной поддержки семьям - участникам мероприятий муниципальной программы «Обеспечение населения муниципального образования «Городской округ Н</w:t>
      </w:r>
      <w:r>
        <w:rPr>
          <w:rFonts w:ascii="Times New Roman" w:hAnsi="Times New Roman"/>
          <w:sz w:val="28"/>
          <w:szCs w:val="28"/>
        </w:rPr>
        <w:t>огликский» качественным жильем» на 2015-2020 годы»;</w:t>
      </w:r>
    </w:p>
    <w:p w14:paraId="3AFE0263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01.02.2017 № 88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772»;</w:t>
      </w:r>
    </w:p>
    <w:p w14:paraId="3DAE5C18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29.08.2017 № 631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772»;</w:t>
      </w:r>
    </w:p>
    <w:p w14:paraId="650FCD2C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08.02.2018 № 109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772»;</w:t>
      </w:r>
    </w:p>
    <w:p w14:paraId="2A3F03A0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28.03.2018 № 318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772»;</w:t>
      </w:r>
    </w:p>
    <w:p w14:paraId="4E7AE784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17.07.2018 № 685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772»;</w:t>
      </w:r>
    </w:p>
    <w:p w14:paraId="5C109D5A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14.11.2018 № 1100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772»;</w:t>
      </w:r>
    </w:p>
    <w:p w14:paraId="04715CD7" w14:textId="77777777" w:rsidR="009E27E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30.09.2020 № 477</w:t>
      </w:r>
      <w:r w:rsidRPr="00060B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10.11.2015 № 772».</w:t>
      </w:r>
    </w:p>
    <w:p w14:paraId="0C03611A" w14:textId="65737D0D" w:rsidR="009E27E7" w:rsidRPr="00772C47" w:rsidRDefault="009E27E7" w:rsidP="00CE12E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0B4D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Pr="00772C47">
        <w:rPr>
          <w:rFonts w:ascii="Times New Roman" w:hAnsi="Times New Roman"/>
          <w:sz w:val="28"/>
          <w:szCs w:val="28"/>
        </w:rPr>
        <w:t xml:space="preserve">постановление в газете «Знамя труда» </w:t>
      </w:r>
      <w:r w:rsidR="00CE12E4">
        <w:rPr>
          <w:rFonts w:ascii="Times New Roman" w:hAnsi="Times New Roman"/>
          <w:sz w:val="28"/>
          <w:szCs w:val="28"/>
        </w:rPr>
        <w:br/>
      </w:r>
      <w:r w:rsidRPr="00772C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2C47">
        <w:rPr>
          <w:rFonts w:ascii="Times New Roman" w:hAnsi="Times New Roman"/>
          <w:sz w:val="28"/>
          <w:szCs w:val="28"/>
        </w:rPr>
        <w:t>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78B0D060" w14:textId="48402D73" w:rsidR="009E27E7" w:rsidRPr="00D12794" w:rsidRDefault="009E27E7" w:rsidP="00CE12E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1B39B8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CE12E4">
        <w:rPr>
          <w:rFonts w:ascii="Times New Roman" w:hAnsi="Times New Roman"/>
          <w:sz w:val="28"/>
          <w:szCs w:val="28"/>
        </w:rPr>
        <w:br/>
      </w:r>
      <w:r w:rsidRPr="001B39B8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вице-мэра муниципального образования Ногликский муниципальный округ Са</w:t>
      </w:r>
      <w:r w:rsidR="00CE12E4">
        <w:rPr>
          <w:rFonts w:ascii="Times New Roman" w:hAnsi="Times New Roman"/>
          <w:sz w:val="28"/>
          <w:szCs w:val="28"/>
        </w:rPr>
        <w:t>халинской области Русанова Я.С.</w:t>
      </w:r>
    </w:p>
    <w:p w14:paraId="3236D9FA" w14:textId="77777777" w:rsidR="009E27E7" w:rsidRDefault="009E27E7" w:rsidP="00CE1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33AF8B" w14:textId="77777777" w:rsidR="009E27E7" w:rsidRDefault="009E27E7" w:rsidP="00CE1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E2538A" w14:textId="77777777" w:rsidR="009E27E7" w:rsidRPr="00D12794" w:rsidRDefault="009E27E7" w:rsidP="00CE1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552342" w14:textId="77777777" w:rsidR="009E27E7" w:rsidRDefault="009E27E7" w:rsidP="00CE1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6369A34" w14:textId="77777777" w:rsidR="009E27E7" w:rsidRDefault="009E27E7" w:rsidP="00CE12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5629BDEF" w14:textId="0004D3B0" w:rsidR="008629FA" w:rsidRPr="008629FA" w:rsidRDefault="009E27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Сахалинской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С.В. Гурьянов</w:t>
      </w:r>
    </w:p>
    <w:sectPr w:rsidR="008629FA" w:rsidRPr="008629FA" w:rsidSect="00CE12E4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9BDF4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5629BDF5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9BDF6" w14:textId="4E20E373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9BDF2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5629BDF3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1146740"/>
      <w:docPartObj>
        <w:docPartGallery w:val="Page Numbers (Top of Page)"/>
        <w:docPartUnique/>
      </w:docPartObj>
    </w:sdtPr>
    <w:sdtEndPr/>
    <w:sdtContent>
      <w:p w14:paraId="15552F62" w14:textId="3A8EF402" w:rsidR="00CE12E4" w:rsidRDefault="00CE12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F3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45A1B"/>
    <w:multiLevelType w:val="multilevel"/>
    <w:tmpl w:val="FFFFFFFF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60B4D"/>
    <w:rsid w:val="000923DF"/>
    <w:rsid w:val="00111E80"/>
    <w:rsid w:val="0017094C"/>
    <w:rsid w:val="00185FEC"/>
    <w:rsid w:val="001E0351"/>
    <w:rsid w:val="001E1F9F"/>
    <w:rsid w:val="001F40CF"/>
    <w:rsid w:val="002003DC"/>
    <w:rsid w:val="002124EC"/>
    <w:rsid w:val="002B5CAC"/>
    <w:rsid w:val="0033636C"/>
    <w:rsid w:val="00361308"/>
    <w:rsid w:val="003751AE"/>
    <w:rsid w:val="00387778"/>
    <w:rsid w:val="003D76DA"/>
    <w:rsid w:val="003E4257"/>
    <w:rsid w:val="00520CBF"/>
    <w:rsid w:val="005407DB"/>
    <w:rsid w:val="005B7DB6"/>
    <w:rsid w:val="008231F9"/>
    <w:rsid w:val="008629FA"/>
    <w:rsid w:val="00871166"/>
    <w:rsid w:val="009026D5"/>
    <w:rsid w:val="009517F9"/>
    <w:rsid w:val="00980EE7"/>
    <w:rsid w:val="00987DB5"/>
    <w:rsid w:val="009E27E7"/>
    <w:rsid w:val="009F0052"/>
    <w:rsid w:val="00A0663C"/>
    <w:rsid w:val="00A10A67"/>
    <w:rsid w:val="00A30AF1"/>
    <w:rsid w:val="00AC72C8"/>
    <w:rsid w:val="00B10ED9"/>
    <w:rsid w:val="00B23DF7"/>
    <w:rsid w:val="00B25688"/>
    <w:rsid w:val="00C02849"/>
    <w:rsid w:val="00CE12E4"/>
    <w:rsid w:val="00D12794"/>
    <w:rsid w:val="00D453E8"/>
    <w:rsid w:val="00D67BD8"/>
    <w:rsid w:val="00DF7897"/>
    <w:rsid w:val="00E37B8A"/>
    <w:rsid w:val="00E52F35"/>
    <w:rsid w:val="00E609BC"/>
    <w:rsid w:val="00E768A2"/>
    <w:rsid w:val="00E822E7"/>
    <w:rsid w:val="00E92B94"/>
    <w:rsid w:val="00EC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BDD5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Title">
    <w:name w:val="ConsPlusTitle"/>
    <w:rsid w:val="00387778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6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980EE7"/>
    <w:rsid w:val="00B13DA8"/>
    <w:rsid w:val="00C038C0"/>
    <w:rsid w:val="00C95804"/>
    <w:rsid w:val="00CF735B"/>
    <w:rsid w:val="00DB457B"/>
    <w:rsid w:val="00E7774E"/>
    <w:rsid w:val="00E8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В. Бакурова</cp:lastModifiedBy>
  <cp:revision>2</cp:revision>
  <cp:lastPrinted>2026-02-11T04:37:00Z</cp:lastPrinted>
  <dcterms:created xsi:type="dcterms:W3CDTF">2026-03-12T01:16:00Z</dcterms:created>
  <dcterms:modified xsi:type="dcterms:W3CDTF">2026-03-12T01:16:00Z</dcterms:modified>
</cp:coreProperties>
</file>